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48D" w:rsidRDefault="0099148D" w:rsidP="009914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CLERK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99148D" w:rsidRDefault="0099148D" w:rsidP="009914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148D" w:rsidRDefault="0099148D" w:rsidP="009914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148D" w:rsidRDefault="0099148D" w:rsidP="009914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Mar.1419</w:t>
      </w:r>
      <w:r>
        <w:rPr>
          <w:rFonts w:ascii="Times New Roman" w:hAnsi="Times New Roman" w:cs="Times New Roman"/>
          <w:sz w:val="24"/>
          <w:szCs w:val="24"/>
        </w:rPr>
        <w:tab/>
        <w:t>He was a</w:t>
      </w:r>
      <w:r>
        <w:rPr>
          <w:rFonts w:ascii="Times New Roman" w:hAnsi="Times New Roman" w:cs="Times New Roman"/>
          <w:sz w:val="24"/>
          <w:szCs w:val="24"/>
        </w:rPr>
        <w:t xml:space="preserve"> tenant of the manor of Horkesley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Essex.</w:t>
      </w:r>
    </w:p>
    <w:p w:rsidR="0099148D" w:rsidRDefault="0099148D" w:rsidP="009914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21-157)</w:t>
      </w:r>
    </w:p>
    <w:p w:rsidR="0099148D" w:rsidRDefault="0099148D" w:rsidP="009914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148D" w:rsidRDefault="0099148D" w:rsidP="009914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9148D" w:rsidRDefault="0099148D" w:rsidP="009914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</w:p>
    <w:sectPr w:rsidR="00DD5B8A" w:rsidRPr="009914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48D" w:rsidRDefault="0099148D" w:rsidP="00564E3C">
      <w:pPr>
        <w:spacing w:after="0" w:line="240" w:lineRule="auto"/>
      </w:pPr>
      <w:r>
        <w:separator/>
      </w:r>
    </w:p>
  </w:endnote>
  <w:endnote w:type="continuationSeparator" w:id="0">
    <w:p w:rsidR="0099148D" w:rsidRDefault="0099148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9148D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48D" w:rsidRDefault="0099148D" w:rsidP="00564E3C">
      <w:pPr>
        <w:spacing w:after="0" w:line="240" w:lineRule="auto"/>
      </w:pPr>
      <w:r>
        <w:separator/>
      </w:r>
    </w:p>
  </w:footnote>
  <w:footnote w:type="continuationSeparator" w:id="0">
    <w:p w:rsidR="0099148D" w:rsidRDefault="0099148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48D"/>
    <w:rsid w:val="00372DC6"/>
    <w:rsid w:val="00564E3C"/>
    <w:rsid w:val="0064591D"/>
    <w:rsid w:val="0099148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F1B30"/>
  <w15:chartTrackingRefBased/>
  <w15:docId w15:val="{A6912EEE-3B29-459B-929D-1D22FA93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2016-01-02T16:08:00Z</dcterms:created>
  <dcterms:modified xsi:type="dcterms:W3CDTF">2016-01-02T16:09:00Z</dcterms:modified>
</cp:coreProperties>
</file>